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5a3f07" w14:textId="05a3f0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5472D">
        <w:t>17</w:t>
      </w:r>
      <w:r>
        <w:t>. St-</w:t>
      </w:r>
      <w:r w:rsidR="00CC60FD">
        <w:t>2</w:t>
      </w:r>
      <w:r w:rsidR="00C33F81">
        <w:t>7</w:t>
      </w:r>
      <w:r w:rsidR="0095472D">
        <w:t>93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5472D">
        <w:t>17</w:t>
      </w:r>
      <w:r>
        <w:t>. St-</w:t>
      </w:r>
      <w:r w:rsidR="00751EC6">
        <w:t>2</w:t>
      </w:r>
      <w:r w:rsidR="00C33F81">
        <w:t>7</w:t>
      </w:r>
      <w:r w:rsidR="0095472D">
        <w:t>93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95472D" w:rsidP="0095472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5472D">
        <w:t>GOLD OIL j.d.o.o. za</w:t>
      </w:r>
      <w:r w:rsidR="0095472D">
        <w:t xml:space="preserve"> proizvodnju, trgovinu i usluge, Zagreb, </w:t>
      </w:r>
      <w:proofErr w:type="spellStart"/>
      <w:r w:rsidR="0095472D">
        <w:t>Kumborski</w:t>
      </w:r>
      <w:proofErr w:type="spellEnd"/>
      <w:r w:rsidR="0095472D">
        <w:t xml:space="preserve"> put 17, </w:t>
      </w:r>
    </w:p>
    <w:p w:rsidR="006F725E" w:rsidP="0095472D" w:rsidRDefault="0095472D">
      <w:pPr>
        <w:tabs>
          <w:tab w:val="left" w:pos="709"/>
        </w:tabs>
        <w:ind w:left="708"/>
        <w:jc w:val="both"/>
      </w:pPr>
      <w:r>
        <w:t>OIB: 93543511143</w:t>
      </w:r>
    </w:p>
    <w:p w:rsidR="0095472D" w:rsidP="0095472D" w:rsidRDefault="0095472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72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47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472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5472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5472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5472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7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472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47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47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St-2793/2019</izvorni_sadrzaj>
    <derivirana_varijabla naziv="DomainObject.Predmet.OznakaBroj_1">St-2793/2019</derivirana_varijabla>
  </DomainObject.Predmet.OznakaBroj>
  <DomainObject.Predmet.OznakaBrojOptuznogAkta>
    <izvorni_sadrzaj>04-06-19-4894</izvorni_sadrzaj>
    <derivirana_varijabla naziv="DomainObject.Predmet.OznakaBrojOptuznogAkta_1">04-06-19-4894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OIL j.d.o.o. za proizvodnju, trgovinu i usluge</izvorni_sadrzaj>
    <derivirana_varijabla naziv="DomainObject.Predmet.ProtustrankaFormated_1">  GOLD OIL j.d.o.o. za proizvodnju, trgovinu i usluge</derivirana_varijabla>
  </DomainObject.Predmet.ProtustrankaFormated>
  <DomainObject.Predmet.ProtustrankaFormatedOIB>
    <izvorni_sadrzaj>  GOLD OIL j.d.o.o. za proizvodnju, trgovinu i usluge, OIB 93543511143</izvorni_sadrzaj>
    <derivirana_varijabla naziv="DomainObject.Predmet.ProtustrankaFormatedOIB_1">  GOLD OIL j.d.o.o. za proizvodnju, trgovinu i usluge, OIB 93543511143</derivirana_varijabla>
  </DomainObject.Predmet.ProtustrankaFormatedOIB>
  <DomainObject.Predmet.ProtustrankaFormatedWithAdress>
    <izvorni_sadrzaj> GOLD OIL j.d.o.o. za proizvodnju, trgovinu i usluge, Kumborski put 17, 10000 Zagreb</izvorni_sadrzaj>
    <derivirana_varijabla naziv="DomainObject.Predmet.ProtustrankaFormatedWithAdress_1"> GOLD OIL j.d.o.o. za proizvodnju, trgovinu i usluge, Kumborski put 17, 10000 Zagreb</derivirana_varijabla>
  </DomainObject.Predmet.ProtustrankaFormatedWithAdress>
  <DomainObject.Predmet.ProtustrankaFormatedWithAdressOIB>
    <izvorni_sadrzaj> GOLD OIL j.d.o.o. za proizvodnju, trgovinu i usluge, OIB 93543511143, Kumborski put 17, 10000 Zagreb</izvorni_sadrzaj>
    <derivirana_varijabla naziv="DomainObject.Predmet.ProtustrankaFormatedWithAdressOIB_1"> GOLD OIL j.d.o.o. za proizvodnju, trgovinu i usluge, OIB 93543511143, Kumborski put 17, 10000 Zagreb</derivirana_varijabla>
  </DomainObject.Predmet.ProtustrankaFormatedWithAdressOIB>
  <DomainObject.Predmet.ProtustrankaWithAdress>
    <izvorni_sadrzaj>GOLD OIL j.d.o.o. za proizvodnju, trgovinu i usluge Kumborski put 17, 10000 Zagreb</izvorni_sadrzaj>
    <derivirana_varijabla naziv="DomainObject.Predmet.ProtustrankaWithAdress_1">GOLD OIL j.d.o.o. za proizvodnju, trgovinu i usluge Kumborski put 17, 10000 Zagreb</derivirana_varijabla>
  </DomainObject.Predmet.ProtustrankaWithAdress>
  <DomainObject.Predmet.ProtustrankaWithAdressOIB>
    <izvorni_sadrzaj>GOLD OIL j.d.o.o. za proizvodnju, trgovinu i usluge, OIB 93543511143, Kumborski put 17, 10000 Zagreb</izvorni_sadrzaj>
    <derivirana_varijabla naziv="DomainObject.Predmet.ProtustrankaWithAdressOIB_1">GOLD OIL j.d.o.o. za proizvodnju, trgovinu i usluge, OIB 93543511143, Kumborski put 17, 10000 Zagreb</derivirana_varijabla>
  </DomainObject.Predmet.ProtustrankaWithAdressOIB>
  <DomainObject.Predmet.ProtustrankaNazivFormated>
    <izvorni_sadrzaj>GOLD OIL j.d.o.o. za proizvodnju, trgovinu i usluge</izvorni_sadrzaj>
    <derivirana_varijabla naziv="DomainObject.Predmet.ProtustrankaNazivFormated_1">GOLD OIL j.d.o.o. za proizvodnju, trgovinu i usluge</derivirana_varijabla>
  </DomainObject.Predmet.ProtustrankaNazivFormated>
  <DomainObject.Predmet.ProtustrankaNazivFormatedOIB>
    <izvorni_sadrzaj>GOLD OIL j.d.o.o. za proizvodnju, trgovinu i usluge, OIB 93543511143</izvorni_sadrzaj>
    <derivirana_varijabla naziv="DomainObject.Predmet.ProtustrankaNazivFormatedOIB_1">GOLD OIL j.d.o.o. za proizvodnju, trgovinu i usluge, OIB 93543511143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GOLD OIL j.d.o.o. za proizvodnju, trgovinu i usluge</item>
    </izvorni_sadrzaj>
    <derivirana_varijabla naziv="DomainObject.Predmet.ProtuStrankaListFormated_1">
      <item>GOLD OIL j.d.o.o. za proizvodnju, trgovinu i usluge</item>
    </derivirana_varijabla>
  </DomainObject.Predmet.ProtuStrankaListFormated>
  <DomainObject.Predmet.ProtuStrankaListFormatedOIB>
    <izvorni_sadrzaj>
      <item>GOLD OIL j.d.o.o. za proizvodnju, trgovinu i usluge, OIB 93543511143</item>
    </izvorni_sadrzaj>
    <derivirana_varijabla naziv="DomainObject.Predmet.ProtuStrankaListFormatedOIB_1">
      <item>GOLD OIL j.d.o.o. za proizvodnju, trgovinu i usluge, OIB 93543511143</item>
    </derivirana_varijabla>
  </DomainObject.Predmet.ProtuStrankaListFormatedOIB>
  <DomainObject.Predmet.ProtuStrankaListFormatedWithAdress>
    <izvorni_sadrzaj>
      <item>GOLD OIL j.d.o.o. za proizvodnju, trgovinu i usluge, Kumborski put 17, 10000 Zagreb</item>
    </izvorni_sadrzaj>
    <derivirana_varijabla naziv="DomainObject.Predmet.ProtuStrankaListFormatedWithAdress_1">
      <item>GOLD OIL j.d.o.o. za proizvodnju, trgovinu i usluge, Kumborski put 17, 10000 Zagreb</item>
    </derivirana_varijabla>
  </DomainObject.Predmet.ProtuStrankaListFormatedWithAdress>
  <DomainObject.Predmet.ProtuStrankaListFormatedWithAdressOIB>
    <izvorni_sadrzaj>
      <item>GOLD OIL j.d.o.o. za proizvodnju, trgovinu i usluge, OIB 93543511143, Kumborski put 17, 10000 Zagreb</item>
    </izvorni_sadrzaj>
    <derivirana_varijabla naziv="DomainObject.Predmet.ProtuStrankaListFormatedWithAdressOIB_1">
      <item>GOLD OIL j.d.o.o. za proizvodnju, trgovinu i usluge, OIB 93543511143, Kumborski put 17, 10000 Zagreb</item>
    </derivirana_varijabla>
  </DomainObject.Predmet.ProtuStrankaListFormatedWithAdressOIB>
  <DomainObject.Predmet.ProtuStrankaListNazivFormated>
    <izvorni_sadrzaj>
      <item>GOLD OIL j.d.o.o. za proizvodnju, trgovinu i usluge</item>
    </izvorni_sadrzaj>
    <derivirana_varijabla naziv="DomainObject.Predmet.ProtuStrankaListNazivFormated_1">
      <item>GOLD OIL j.d.o.o. za proizvodnju, trgovinu i usluge</item>
    </derivirana_varijabla>
  </DomainObject.Predmet.ProtuStrankaListNazivFormated>
  <DomainObject.Predmet.ProtuStrankaListNazivFormatedOIB>
    <izvorni_sadrzaj>
      <item>GOLD OIL j.d.o.o. za proizvodnju, trgovinu i usluge, OIB 93543511143</item>
    </izvorni_sadrzaj>
    <derivirana_varijabla naziv="DomainObject.Predmet.ProtuStrankaListNazivFormatedOIB_1">
      <item>GOLD OIL j.d.o.o. za proizvodnju, trgovinu i usluge, OIB 93543511143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GOLD OIL j.d.o.o. za proizvodnju, trgovinu i usluge</izvorni_sadrzaj>
    <derivirana_varijabla naziv="DomainObject.Predmet.ProtustrankaIDrugi_1">GOLD OIL j.d.o.o.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GOLD OIL j.d.o.o. za proizvodnju, trgovinu i usluge, OIB 93543511143, Kumborski put 17, 10000 Zagreb</izvorni_sadrzaj>
    <derivirana_varijabla naziv="DomainObject.Predmet.ProtustrankaIDrugiAdressOIB_1">GOLD OIL j.d.o.o. za proizvodnju, trgovinu i usluge, OIB 93543511143, Kumborski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OIL j.d.o.o. za proizvodnju, trgovinu i usluge</item>
      <item>Financijska agencija</item>
    </izvorni_sadrzaj>
    <derivirana_varijabla naziv="DomainObject.Predmet.SudioniciListNaziv_1">
      <item>GOLD OIL j.d.o.o. za proizvodnju, trgovinu i usluge</item>
      <item>Financijska agencija</item>
    </derivirana_varijabla>
  </DomainObject.Predmet.SudioniciListNaziv>
  <DomainObject.Predmet.SudioniciListAdressOIB>
    <izvorni_sadrzaj>
      <item>GOLD OIL j.d.o.o. za proizvodnju, trgovinu i usluge, OIB 93543511143, Kumborski put 17,10000 Zagreb</item>
      <item>Financijska agencija, OIB 85821130368, TRG SVIBANJSKIH ŽRTAVA 1995. 1,10000 Zagreb</item>
    </izvorni_sadrzaj>
    <derivirana_varijabla naziv="DomainObject.Predmet.SudioniciListAdressOIB_1">
      <item>GOLD OIL j.d.o.o. za proizvodnju, trgovinu i usluge, OIB 93543511143, Kumborski put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93543511143</item>
      <item>, OIB 85821130368</item>
    </izvorni_sadrzaj>
    <derivirana_varijabla naziv="DomainObject.Predmet.SudioniciListNazivOIB_1">
      <item>, OIB 93543511143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847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2019-12-16T07:37:00Z</cp:lastPrinted>
  <dcterms:modified xmlns:xsi="http://www.w3.org/2001/XMLSchema-instance" xsi:type="dcterms:W3CDTF">2019-12-16T07:37:00Z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